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3FE" w:rsidRDefault="007A63FE" w:rsidP="007A6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DOLPHENBY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:rsidR="007A63FE" w:rsidRDefault="007A63FE" w:rsidP="007A6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63FE" w:rsidRDefault="007A63FE" w:rsidP="007A6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63FE" w:rsidRDefault="007A63FE" w:rsidP="007A6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Jan.1479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Robert Smyth(q.v.) granted lands, </w:t>
      </w:r>
    </w:p>
    <w:p w:rsidR="007A63FE" w:rsidRDefault="007A63FE" w:rsidP="007A6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tenements etc. in Morpeth, Northumberland.</w:t>
      </w:r>
    </w:p>
    <w:p w:rsidR="007A63FE" w:rsidRDefault="007A63FE" w:rsidP="007A6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6286">
          <w:rPr>
            <w:rStyle w:val="Hyperlink"/>
            <w:rFonts w:ascii="Times New Roman" w:hAnsi="Times New Roman" w:cs="Times New Roman"/>
            <w:sz w:val="24"/>
            <w:szCs w:val="24"/>
          </w:rPr>
          <w:t>www.discovery.nationalarchives.gov.uk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BMO/D1/Edward IV/19)</w:t>
      </w:r>
    </w:p>
    <w:p w:rsidR="007A63FE" w:rsidRDefault="007A63FE" w:rsidP="007A6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63FE" w:rsidRDefault="007A63FE" w:rsidP="007A6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5D0C" w:rsidRPr="007A63FE" w:rsidRDefault="007A63FE" w:rsidP="007A63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2016</w:t>
      </w:r>
      <w:bookmarkStart w:id="0" w:name="_GoBack"/>
      <w:bookmarkEnd w:id="0"/>
    </w:p>
    <w:sectPr w:rsidR="00615D0C" w:rsidRPr="007A63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3FE" w:rsidRDefault="007A63FE" w:rsidP="00615D0C">
      <w:pPr>
        <w:spacing w:after="0" w:line="240" w:lineRule="auto"/>
      </w:pPr>
      <w:r>
        <w:separator/>
      </w:r>
    </w:p>
  </w:endnote>
  <w:endnote w:type="continuationSeparator" w:id="0">
    <w:p w:rsidR="007A63FE" w:rsidRDefault="007A63FE" w:rsidP="00615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  <w:proofErr w:type="spellStart"/>
    <w:r>
      <w:rPr>
        <w:rFonts w:ascii="Times New Roman" w:hAnsi="Times New Roman" w:cs="Times New Roman"/>
        <w:sz w:val="24"/>
        <w:szCs w:val="24"/>
      </w:rPr>
      <w:t>Copywrite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26 February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3FE" w:rsidRDefault="007A63FE" w:rsidP="00615D0C">
      <w:pPr>
        <w:spacing w:after="0" w:line="240" w:lineRule="auto"/>
      </w:pPr>
      <w:r>
        <w:separator/>
      </w:r>
    </w:p>
  </w:footnote>
  <w:footnote w:type="continuationSeparator" w:id="0">
    <w:p w:rsidR="007A63FE" w:rsidRDefault="007A63FE" w:rsidP="00615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3FE"/>
    <w:rsid w:val="00615D0C"/>
    <w:rsid w:val="006D1F4A"/>
    <w:rsid w:val="007A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A81EC"/>
  <w15:chartTrackingRefBased/>
  <w15:docId w15:val="{4279B698-C4C4-4F64-906F-BBA378F69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A63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0C"/>
  </w:style>
  <w:style w:type="paragraph" w:styleId="Footer">
    <w:name w:val="footer"/>
    <w:basedOn w:val="Normal"/>
    <w:link w:val="FooterChar"/>
    <w:uiPriority w:val="99"/>
    <w:unhideWhenUsed/>
    <w:rsid w:val="00615D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0C"/>
  </w:style>
  <w:style w:type="paragraph" w:styleId="NoSpacing">
    <w:name w:val="No Spacing"/>
    <w:uiPriority w:val="1"/>
    <w:qFormat/>
    <w:rsid w:val="007A63F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A63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2016-02-28T19:09:00Z</dcterms:created>
  <dcterms:modified xsi:type="dcterms:W3CDTF">2016-02-28T19:09:00Z</dcterms:modified>
</cp:coreProperties>
</file>